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C332" w14:textId="77777777" w:rsidR="00BD07E0" w:rsidRDefault="00BD07E0" w:rsidP="00BD07E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DADDY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3328183A" w14:textId="77777777" w:rsidR="00BD07E0" w:rsidRDefault="00BD07E0" w:rsidP="00BD07E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London. Apprentice of John </w:t>
      </w:r>
      <w:proofErr w:type="spellStart"/>
      <w:r>
        <w:rPr>
          <w:rFonts w:eastAsia="Times New Roman" w:cs="Times New Roman"/>
          <w:szCs w:val="24"/>
        </w:rPr>
        <w:t>Rypon</w:t>
      </w:r>
      <w:proofErr w:type="spellEnd"/>
      <w:r>
        <w:rPr>
          <w:rFonts w:eastAsia="Times New Roman" w:cs="Times New Roman"/>
          <w:szCs w:val="24"/>
        </w:rPr>
        <w:t>, mercer(q.v.).</w:t>
      </w:r>
    </w:p>
    <w:p w14:paraId="2436325A" w14:textId="77777777" w:rsidR="00BD07E0" w:rsidRDefault="00BD07E0" w:rsidP="00BD07E0">
      <w:pPr>
        <w:pStyle w:val="NoSpacing"/>
        <w:rPr>
          <w:rFonts w:eastAsia="Times New Roman" w:cs="Times New Roman"/>
          <w:szCs w:val="24"/>
        </w:rPr>
      </w:pPr>
    </w:p>
    <w:p w14:paraId="4E3672E6" w14:textId="77777777" w:rsidR="00BD07E0" w:rsidRDefault="00BD07E0" w:rsidP="00BD07E0">
      <w:pPr>
        <w:pStyle w:val="NoSpacing"/>
        <w:rPr>
          <w:rFonts w:eastAsia="Times New Roman" w:cs="Times New Roman"/>
          <w:szCs w:val="24"/>
        </w:rPr>
      </w:pPr>
    </w:p>
    <w:p w14:paraId="19E2B0FB" w14:textId="77777777" w:rsidR="00BD07E0" w:rsidRDefault="00BD07E0" w:rsidP="00BD07E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Sep.1485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Rypon</w:t>
      </w:r>
      <w:proofErr w:type="spellEnd"/>
      <w:r>
        <w:rPr>
          <w:rFonts w:eastAsia="Times New Roman" w:cs="Times New Roman"/>
          <w:szCs w:val="24"/>
        </w:rPr>
        <w:t xml:space="preserve"> of London, mercer(q.v.), bequeathed him 33s 4d.</w:t>
      </w:r>
    </w:p>
    <w:p w14:paraId="28AC5557" w14:textId="77777777" w:rsidR="00BD07E0" w:rsidRDefault="00BD07E0" w:rsidP="00BD07E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 451-4)</w:t>
      </w:r>
    </w:p>
    <w:p w14:paraId="7652C15F" w14:textId="77777777" w:rsidR="00BD07E0" w:rsidRDefault="00BD07E0" w:rsidP="00BD07E0">
      <w:pPr>
        <w:pStyle w:val="NoSpacing"/>
        <w:rPr>
          <w:rFonts w:eastAsia="Times New Roman" w:cs="Times New Roman"/>
          <w:szCs w:val="24"/>
        </w:rPr>
      </w:pPr>
    </w:p>
    <w:p w14:paraId="5FD14063" w14:textId="77777777" w:rsidR="00BD07E0" w:rsidRDefault="00BD07E0" w:rsidP="00BD07E0">
      <w:pPr>
        <w:pStyle w:val="NoSpacing"/>
        <w:rPr>
          <w:rFonts w:eastAsia="Times New Roman" w:cs="Times New Roman"/>
          <w:szCs w:val="24"/>
        </w:rPr>
      </w:pPr>
    </w:p>
    <w:p w14:paraId="799FFEF0" w14:textId="77777777" w:rsidR="00BD07E0" w:rsidRDefault="00BD07E0" w:rsidP="00BD07E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2022</w:t>
      </w:r>
    </w:p>
    <w:p w14:paraId="04DB208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AD47B" w14:textId="77777777" w:rsidR="00BD07E0" w:rsidRDefault="00BD07E0" w:rsidP="009139A6">
      <w:r>
        <w:separator/>
      </w:r>
    </w:p>
  </w:endnote>
  <w:endnote w:type="continuationSeparator" w:id="0">
    <w:p w14:paraId="3BE9A26D" w14:textId="77777777" w:rsidR="00BD07E0" w:rsidRDefault="00BD07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249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2C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3A6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BFACA" w14:textId="77777777" w:rsidR="00BD07E0" w:rsidRDefault="00BD07E0" w:rsidP="009139A6">
      <w:r>
        <w:separator/>
      </w:r>
    </w:p>
  </w:footnote>
  <w:footnote w:type="continuationSeparator" w:id="0">
    <w:p w14:paraId="1DBE584F" w14:textId="77777777" w:rsidR="00BD07E0" w:rsidRDefault="00BD07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9B7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664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0AE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7E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D07E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00E21"/>
  <w15:chartTrackingRefBased/>
  <w15:docId w15:val="{D2A5F57C-36CD-4707-B434-B2736223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2022-11-24T19:39:00Z</dcterms:created>
  <dcterms:modified xsi:type="dcterms:W3CDTF">2022-11-24T19:40:00Z</dcterms:modified>
</cp:coreProperties>
</file>